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ded8fb7" w14:textId="ded8fb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641774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4E4278">
              <w:rPr>
                <w:rFonts w:ascii="Arial" w:hAnsi="Arial" w:cs="Arial"/>
              </w:rPr>
              <w:t>21</w:t>
            </w:r>
            <w:r w:rsidR="0074502A">
              <w:rPr>
                <w:rFonts w:ascii="Arial" w:hAnsi="Arial" w:cs="Arial"/>
              </w:rPr>
              <w:t>5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E4278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641774">
              <w:rPr>
                <w:rFonts w:ascii="Arial" w:hAnsi="Arial" w:cs="Arial"/>
              </w:rPr>
              <w:t>12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4E4278">
        <w:rPr>
          <w:rFonts w:ascii="Arial" w:hAnsi="Arial" w:eastAsia="Times New Roman" w:cs="Arial"/>
          <w:sz w:val="24"/>
          <w:szCs w:val="24"/>
          <w:lang w:eastAsia="hr-HR"/>
        </w:rPr>
        <w:t>29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4E4278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74502A" w:rsidP="00F65D4C" w:rsidRDefault="0074502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ELBA NOVA j.d.o.o., Varaždin, Moslavačka ulica 23, </w:t>
      </w:r>
      <w:r w:rsidRPr="00C35B1E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B3729E">
        <w:rPr>
          <w:rFonts w:ascii="Arial" w:hAnsi="Arial" w:eastAsia="Times New Roman" w:cs="Arial"/>
          <w:sz w:val="24"/>
          <w:szCs w:val="24"/>
          <w:lang w:eastAsia="hr-HR"/>
        </w:rPr>
        <w:t>86915536920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4E4278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74502A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2B6A05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025142">
        <w:rPr>
          <w:rFonts w:ascii="Arial" w:hAnsi="Arial" w:eastAsia="Times New Roman" w:cs="Arial"/>
          <w:sz w:val="24"/>
          <w:szCs w:val="24"/>
          <w:lang w:eastAsia="hr-HR"/>
        </w:rPr>
        <w:t>Anto Raštegorac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8137D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na današnje ročište </w:t>
      </w:r>
      <w:r w:rsidRPr="0078137D" w:rsidR="00A437BF">
        <w:rPr>
          <w:rFonts w:ascii="Arial" w:hAnsi="Arial" w:eastAsia="Times New Roman" w:cs="Arial"/>
          <w:sz w:val="24"/>
          <w:szCs w:val="24"/>
          <w:lang w:eastAsia="hr-HR"/>
        </w:rPr>
        <w:t>nije</w:t>
      </w:r>
      <w:r w:rsidRPr="0078137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8137D" w:rsidR="00A437BF">
        <w:rPr>
          <w:rFonts w:ascii="Arial" w:hAnsi="Arial" w:eastAsia="Times New Roman" w:cs="Arial"/>
          <w:sz w:val="24"/>
          <w:szCs w:val="24"/>
          <w:lang w:eastAsia="hr-HR"/>
        </w:rPr>
        <w:t>pristupio</w:t>
      </w:r>
      <w:r w:rsidRPr="0078137D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Pr="0078137D" w:rsidR="00A437BF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74502A" w:rsidR="0074502A">
        <w:rPr>
          <w:rFonts w:ascii="Arial" w:hAnsi="Arial" w:eastAsia="Times New Roman" w:cs="Arial"/>
          <w:sz w:val="24"/>
          <w:szCs w:val="24"/>
          <w:lang w:eastAsia="hr-HR"/>
        </w:rPr>
        <w:t>ELBA NOVA j.d.o.o., Varaždin, Moslavačka ulica 23, OIB:86915536920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78137D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025142">
        <w:rPr>
          <w:rFonts w:ascii="Arial" w:hAnsi="Arial" w:eastAsia="Times New Roman" w:cs="Arial"/>
          <w:sz w:val="24"/>
          <w:szCs w:val="24"/>
          <w:lang w:eastAsia="hr-HR"/>
        </w:rPr>
        <w:t>Ant</w:t>
      </w:r>
      <w:r w:rsidR="00641774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="00025142">
        <w:rPr>
          <w:rFonts w:ascii="Arial" w:hAnsi="Arial" w:eastAsia="Times New Roman" w:cs="Arial"/>
          <w:sz w:val="24"/>
          <w:szCs w:val="24"/>
          <w:lang w:eastAsia="hr-HR"/>
        </w:rPr>
        <w:t xml:space="preserve"> Raštegorac</w:t>
      </w:r>
      <w:r w:rsidR="00A437B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izjavljuje </w:t>
      </w:r>
      <w:r w:rsidR="0078137D">
        <w:rPr>
          <w:rFonts w:ascii="Arial" w:hAnsi="Arial" w:eastAsia="Times New Roman" w:cs="Arial"/>
          <w:sz w:val="24"/>
          <w:szCs w:val="24"/>
          <w:lang w:eastAsia="hr-HR"/>
        </w:rPr>
        <w:t>da je svjestan da postoji zakonski razlog za otvaranje stečaja budući da je račun dužnika u blokadi. Međutim, protivi se otvaranju stečaja budući da dužnik i nadalje posluje te i smanjuje predmetno dugovanje zbog kojeg je nastupila blokada računa. Osnovna djelatnost dužnika je proizvodnja i trgovina tekstilnom robom te je do problema u poslovanju došlo zbog općeg stanja na tržištu uzrokovanog epidemijom korona virusa. Predlaže dodjelu još 45 do 60 dana kako bi se u cijelosti podmirio vjerovnik Lolipop j.d.o.o. Do duga prema tom vjerovniku došlo je u sudskom sporu te se dužnik trudi da se dugovanje podmiri u cijelosti.</w:t>
      </w:r>
      <w:r w:rsidR="00693BB0">
        <w:rPr>
          <w:rFonts w:ascii="Arial" w:hAnsi="Arial" w:eastAsia="Times New Roman" w:cs="Arial"/>
          <w:sz w:val="24"/>
          <w:szCs w:val="24"/>
          <w:lang w:eastAsia="hr-HR"/>
        </w:rPr>
        <w:t xml:space="preserve"> Ja sam jedina zaposlena osoba kod dužnika, dok većinu poslova obavljamo preko kooperanata. Kao direktor u spis sam dostavio popis imovne i obeza te kod istoga u cijelosti ostajem. </w:t>
      </w:r>
    </w:p>
    <w:p w:rsidR="0078137D" w:rsidP="00F65D4C" w:rsidRDefault="0078137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93BB0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93BB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693BB0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693BB0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693BB0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693BB0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693BB0" w:rsidR="00A437BF">
        <w:rPr>
          <w:rFonts w:ascii="Arial" w:hAnsi="Arial" w:eastAsia="Times New Roman" w:cs="Arial"/>
          <w:sz w:val="24"/>
          <w:szCs w:val="24"/>
          <w:lang w:eastAsia="hr-HR"/>
        </w:rPr>
        <w:t>29</w:t>
      </w:r>
      <w:r w:rsidRPr="00693BB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93BB0" w:rsidR="00A437BF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693BB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93BB0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93BB0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93BB0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693BB0" w:rsidR="00693BB0">
        <w:rPr>
          <w:rFonts w:ascii="Arial" w:hAnsi="Arial" w:eastAsia="Times New Roman" w:cs="Arial"/>
          <w:sz w:val="24"/>
          <w:szCs w:val="24"/>
          <w:lang w:eastAsia="hr-HR"/>
        </w:rPr>
        <w:t>41.685,28</w:t>
      </w:r>
      <w:r w:rsidRPr="00693BB0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C5450C">
        <w:rPr>
          <w:rFonts w:ascii="Arial" w:hAnsi="Arial" w:eastAsia="Times New Roman" w:cs="Arial"/>
          <w:sz w:val="24"/>
          <w:szCs w:val="24"/>
          <w:lang w:eastAsia="hr-HR"/>
        </w:rPr>
        <w:t>Varaždinske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693926" w:rsidP="000E31E8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0E31E8">
        <w:rPr>
          <w:rFonts w:ascii="Arial" w:hAnsi="Arial" w:eastAsia="Times New Roman" w:cs="Arial"/>
          <w:sz w:val="24"/>
          <w:szCs w:val="24"/>
          <w:lang w:eastAsia="hr-HR"/>
        </w:rPr>
        <w:t>Današnje ročište se odgađa a slijedeće se određuje za dan</w:t>
      </w:r>
    </w:p>
    <w:p w:rsidR="000E31E8" w:rsidP="000E31E8" w:rsidRDefault="000E31E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E31E8" w:rsidP="000E31E8" w:rsidRDefault="000E31E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03. studenoga 2022. u 12,30 sati,</w:t>
      </w:r>
    </w:p>
    <w:p w:rsidR="000E31E8" w:rsidP="000E31E8" w:rsidRDefault="000E31E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0E31E8" w:rsidP="000E31E8" w:rsidRDefault="000E31E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a o čemu će se donijeti posebno rješenje.</w:t>
      </w:r>
    </w:p>
    <w:p w:rsidR="000E31E8" w:rsidP="000E31E8" w:rsidRDefault="000E31E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0E31E8" w:rsidP="000E31E8" w:rsidRDefault="000E31E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0E31E8" w:rsidP="000E31E8" w:rsidRDefault="000E31E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724E7D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:40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114F" w:rsidP="00501147" w:rsidRDefault="00CC114F">
      <w:pPr>
        <w:spacing w:after="0" w:line="240" w:lineRule="auto"/>
      </w:pPr>
      <w:r>
        <w:separator/>
      </w:r>
    </w:p>
  </w:endnote>
  <w:endnote w:type="continuationSeparator" w:id="0">
    <w:p w:rsidR="00CC114F" w:rsidP="00501147" w:rsidRDefault="00CC1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114F" w:rsidP="00501147" w:rsidRDefault="00CC114F">
      <w:pPr>
        <w:spacing w:after="0" w:line="240" w:lineRule="auto"/>
      </w:pPr>
      <w:r>
        <w:separator/>
      </w:r>
    </w:p>
  </w:footnote>
  <w:footnote w:type="continuationSeparator" w:id="0">
    <w:p w:rsidR="00CC114F" w:rsidP="00501147" w:rsidRDefault="00CC11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77720F">
      <w:rPr>
        <w:rFonts w:ascii="Arial" w:hAnsi="Arial" w:cs="Arial"/>
        <w:noProof/>
        <w:sz w:val="24"/>
        <w:szCs w:val="24"/>
      </w:rPr>
      <w:t>Poslovni broj: 10 St-215/2022-12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77720F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25142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0E31E8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20970"/>
    <w:rsid w:val="00423879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4E4278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41774"/>
    <w:rsid w:val="00651E9C"/>
    <w:rsid w:val="00666775"/>
    <w:rsid w:val="00685195"/>
    <w:rsid w:val="00691948"/>
    <w:rsid w:val="0069332A"/>
    <w:rsid w:val="00693926"/>
    <w:rsid w:val="00693BB0"/>
    <w:rsid w:val="006D5479"/>
    <w:rsid w:val="00701D1D"/>
    <w:rsid w:val="00702B49"/>
    <w:rsid w:val="007231CA"/>
    <w:rsid w:val="00724E7D"/>
    <w:rsid w:val="00732BCA"/>
    <w:rsid w:val="00741600"/>
    <w:rsid w:val="0074502A"/>
    <w:rsid w:val="00752756"/>
    <w:rsid w:val="00757A30"/>
    <w:rsid w:val="0077720F"/>
    <w:rsid w:val="007802E2"/>
    <w:rsid w:val="0078137D"/>
    <w:rsid w:val="0078776D"/>
    <w:rsid w:val="00797FF7"/>
    <w:rsid w:val="007A409A"/>
    <w:rsid w:val="007D0553"/>
    <w:rsid w:val="007E49A2"/>
    <w:rsid w:val="0082340B"/>
    <w:rsid w:val="00830DB3"/>
    <w:rsid w:val="00832BD4"/>
    <w:rsid w:val="008406FA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37BF"/>
    <w:rsid w:val="00A46425"/>
    <w:rsid w:val="00A52BE7"/>
    <w:rsid w:val="00A65E60"/>
    <w:rsid w:val="00A729A1"/>
    <w:rsid w:val="00A859C7"/>
    <w:rsid w:val="00AA1295"/>
    <w:rsid w:val="00AF28D9"/>
    <w:rsid w:val="00B00B9A"/>
    <w:rsid w:val="00B23F49"/>
    <w:rsid w:val="00B367DA"/>
    <w:rsid w:val="00B43087"/>
    <w:rsid w:val="00B43741"/>
    <w:rsid w:val="00B92B86"/>
    <w:rsid w:val="00B94ADD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5450C"/>
    <w:rsid w:val="00C75631"/>
    <w:rsid w:val="00CB0DAC"/>
    <w:rsid w:val="00CC114F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7720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720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7720F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7720F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7720F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29. kolovoza 2022.</izvorni_sadrzaj>
    <derivirana_varijabla naziv="DomainObject.StvarniPocetakDatum_1">29. kolovoza 2022.</derivirana_varijabla>
  </DomainObject.StvarniPocetakDatum>
  <DomainObject.StvarniZavrsetakDatum>
    <izvorni_sadrzaj>29. kolovoza 2022.</izvorni_sadrzaj>
    <derivirana_varijabla naziv="DomainObject.StvarniZavrsetakDatum_1">29. kolovoza 2022.</derivirana_varijabla>
  </DomainObject.StvarniZavrsetakDatum>
  <DomainObject.PlaniraniZavrsetakDatum>
    <izvorni_sadrzaj>29. kolovoza 2022.</izvorni_sadrzaj>
    <derivirana_varijabla naziv="DomainObject.PlaniraniZavrsetakDatum_1">29. kolovoza 2022.</derivirana_varijabla>
  </DomainObject.PlaniraniZavrsetakDatum>
  <DomainObject.PlaniraniPocetakDatum>
    <izvorni_sadrzaj>29. kolovoza 2022.</izvorni_sadrzaj>
    <derivirana_varijabla naziv="DomainObject.PlaniraniPocetakDatum_1">29. kolovoza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kolovoza 2022.</izvorni_sadrzaj>
    <derivirana_varijabla naziv="DomainObject.Zapisnik.DatumKreiranja_1">29.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St-215/2022-12</izvorni_sadrzaj>
    <derivirana_varijabla naziv="DomainObject.Zapisnik.Oznaka_1">St-215/2022-12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lipnja 2022.</izvorni_sadrzaj>
    <derivirana_varijabla naziv="DomainObject.Predmet.DatumIzradeOptuznogAkta_1">28. lipnja 2022.</derivirana_varijabla>
  </DomainObject.Predmet.DatumIzradeOptuznogAkta>
  <DomainObject.Predmet.DatumIzradeOptuznogAktaFormated>
    <izvorni_sadrzaj>28.6.2022.</izvorni_sadrzaj>
    <derivirana_varijabla naziv="DomainObject.Predmet.DatumIzradeOptuznogAktaFormated_1">28.6.2022.</derivirana_varijabla>
  </DomainObject.Predmet.DatumIzradeOptuznogAktaFormated>
  <DomainObject.Predmet.DatumOsnivanja>
    <izvorni_sadrzaj>28. lipnja 2022.</izvorni_sadrzaj>
    <derivirana_varijabla naziv="DomainObject.Predmet.DatumOsnivanja_1">28.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lipnja 2022.</izvorni_sadrzaj>
    <derivirana_varijabla naziv="DomainObject.Predmet.DatumPrimitkaOptuznogAkta_1">28.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St-215/2022</izvorni_sadrzaj>
    <derivirana_varijabla naziv="DomainObject.Predmet.OznakaBroj_1">St-215/2022</derivirana_varijabla>
  </DomainObject.Predmet.OznakaBroj>
  <DomainObject.Predmet.OznakaBrojOptuznogAkta>
    <izvorni_sadrzaj>04-06-22-3286</izvorni_sadrzaj>
    <derivirana_varijabla naziv="DomainObject.Predmet.OznakaBrojOptuznogAkta_1">04-06-22-3286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St-70/2021 (obustava postupka)
St-75/2019 (obustava postupka)
St-129/2018 (obustava postupka
Preslika spisa na VTS-u, original spis u referadi</izvorni_sadrzaj>
    <derivirana_varijabla naziv="DomainObject.Predmet.PrimjedbaSuca_1">St-70/2021 (obustava postupka)
St-75/2019 (obustava postupka)
St-129/2018 (obustava postupka
Preslika spisa na VTS-u, original spis u referadi</derivirana_varijabla>
  </DomainObject.Predmet.PrimjedbaSuca>
  <DomainObject.Predmet.ProtustrankaFormated>
    <izvorni_sadrzaj>  ELBA NOVA jednostavno društvo s ograničenom odgovornošću za proizvodnju i trgovinu zastupanog po punomoćniku Anto Raštegorac</izvorni_sadrzaj>
    <derivirana_varijabla naziv="DomainObject.Predmet.ProtustrankaFormated_1">  ELBA NOVA jednostavno društvo s ograničenom odgovornošću za proizvodnju i trgovinu zastupanog po punomoćniku Anto Raštegorac</derivirana_varijabla>
  </DomainObject.Predmet.ProtustrankaFormated>
  <DomainObject.Predmet.ProtustrankaFormatedOIB>
    <izvorni_sadrzaj>  ELBA NOVA jednostavno društvo s ograničenom odgovornošću za proizvodnju i trgovinu, OIB 86915536920 zastupanog po punomoćniku Anto Raštegorac</izvorni_sadrzaj>
    <derivirana_varijabla naziv="DomainObject.Predmet.ProtustrankaFormatedOIB_1">  ELBA NOVA jednostavno društvo s ograničenom odgovornošću za proizvodnju i trgovinu, OIB 86915536920 zastupanog po punomoćniku Anto Raštegorac</derivirana_varijabla>
  </DomainObject.Predmet.ProtustrankaFormatedOIB>
  <DomainObject.Predmet.ProtustrankaFormatedWithAdress>
    <izvorni_sadrzaj> ELBA NOVA jednostavno društvo s ograničenom odgovornošću za proizvodnju i trgovinu, Moslavačka ulica 23, 42000 Varaždin zastupanog po punomoćniku Anto Raštegorac</izvorni_sadrzaj>
    <derivirana_varijabla naziv="DomainObject.Predmet.ProtustrankaFormatedWithAdress_1"> ELBA NOVA jednostavno društvo s ograničenom odgovornošću za proizvodnju i trgovinu, Moslavačka ulica 23, 42000 Varaždin zastupanog po punomoćniku Anto Raštegorac</derivirana_varijabla>
  </DomainObject.Predmet.ProtustrankaFormatedWithAdress>
  <DomainObject.Predmet.ProtustrankaFormatedWithAdressOIB>
    <izvorni_sadrzaj> ELBA NOVA jednostavno društvo s ograničenom odgovornošću za proizvodnju i trgovinu, OIB 86915536920, Moslavačka ulica 23, 42000 Varaždin zastupanog po punomoćniku Anto Raštegorac</izvorni_sadrzaj>
    <derivirana_varijabla naziv="DomainObject.Predmet.ProtustrankaFormatedWithAdressOIB_1"> ELBA NOVA jednostavno društvo s ograničenom odgovornošću za proizvodnju i trgovinu, OIB 86915536920, Moslavačka ulica 23, 42000 Varaždin zastupanog po punomoćniku Anto Raštegorac</derivirana_varijabla>
  </DomainObject.Predmet.ProtustrankaFormatedWithAdressOIB>
  <DomainObject.Predmet.ProtustrankaWithAdress>
    <izvorni_sadrzaj>ELBA NOVA jednostavno društvo s ograničenom odgovornošću za proizvodnju i trgovinu Moslavačka ulica 23, 42000 Varaždin</izvorni_sadrzaj>
    <derivirana_varijabla naziv="DomainObject.Predmet.ProtustrankaWithAdress_1">ELBA NOVA jednostavno društvo s ograničenom odgovornošću za proizvodnju i trgovinu Moslavačka ulica 23, 42000 Varaždin</derivirana_varijabla>
  </DomainObject.Predmet.ProtustrankaWithAdress>
  <DomainObject.Predmet.ProtustrankaWithAdressOIB>
    <izvorni_sadrzaj>ELBA NOVA jednostavno društvo s ograničenom odgovornošću za proizvodnju i trgovinu, OIB 86915536920, Moslavačka ulica 23, 42000 Varaždin</izvorni_sadrzaj>
    <derivirana_varijabla naziv="DomainObject.Predmet.ProtustrankaWithAdressOIB_1">ELBA NOVA jednostavno društvo s ograničenom odgovornošću za proizvodnju i trgovinu, OIB 86915536920, Moslavačka ulica 23, 42000 Varaždin</derivirana_varijabla>
  </DomainObject.Predmet.ProtustrankaWithAdressOIB>
  <DomainObject.Predmet.ProtustrankaNazivFormated>
    <izvorni_sadrzaj>ELBA NOVA jednostavno društvo s ograničenom odgovornošću za proizvodnju i trgovinu</izvorni_sadrzaj>
    <derivirana_varijabla naziv="DomainObject.Predmet.ProtustrankaNazivFormated_1">ELBA NOVA jednostavno društvo s ograničenom odgovornošću za proizvodnju i trgovinu</derivirana_varijabla>
  </DomainObject.Predmet.ProtustrankaNazivFormated>
  <DomainObject.Predmet.ProtustrankaNazivFormatedOIB>
    <izvorni_sadrzaj>ELBA NOVA jednostavno društvo s ograničenom odgovornošću za proizvodnju i trgovinu, OIB 86915536920</izvorni_sadrzaj>
    <derivirana_varijabla naziv="DomainObject.Predmet.ProtustrankaNazivFormatedOIB_1">ELBA NOVA jednostavno društvo s ograničenom odgovornošću za proizvodnju i trgovinu, OIB 86915536920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kolovoza 2022.</izvorni_sadrzaj>
    <derivirana_varijabla naziv="DomainObject.Predmet.SpisIzvanSuda.DatumIzlazaSpisa_1">23. kolovoza 2022.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75419.27</izvorni_sadrzaj>
    <derivirana_varijabla naziv="DomainObject.Predmet.TrenutnaVrijednost_1">75419.27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ELBA NOVA jednostavno društvo s ograničenom odgovornošću za proizvodnju i trgovinu zastupanog po punomoćniku Anto Raštegorac</item>
    </izvorni_sadrzaj>
    <derivirana_varijabla naziv="DomainObject.Predmet.ProtuStrankaListFormated_1">
      <item>ELBA NOVA jednostavno društvo s ograničenom odgovornošću za proizvodnju i trgovinu zastupanog po punomoćniku Anto Raštegorac</item>
    </derivirana_varijabla>
  </DomainObject.Predmet.ProtuStrankaListFormated>
  <DomainObject.Predmet.ProtuStrankaListFormatedOIB>
    <izvorni_sadrzaj>
      <item>ELBA NOVA jednostavno društvo s ograničenom odgovornošću za proizvodnju i trgovinu, OIB 86915536920 zastupanog po punomoćniku Anto Raštegorac</item>
    </izvorni_sadrzaj>
    <derivirana_varijabla naziv="DomainObject.Predmet.ProtuStrankaListFormatedOIB_1">
      <item>ELBA NOVA jednostavno društvo s ograničenom odgovornošću za proizvodnju i trgovinu, OIB 86915536920 zastupanog po punomoćniku Anto Raštegorac</item>
    </derivirana_varijabla>
  </DomainObject.Predmet.ProtuStrankaListFormatedOIB>
  <DomainObject.Predmet.ProtuStrankaListFormatedWithAdress>
    <izvorni_sadrzaj>
      <item>ELBA NOVA jednostavno društvo s ograničenom odgovornošću za proizvodnju i trgovinu, Moslavačka ulica 23, 42000 Varaždin zastupanog po punomoćniku Anto Raštegorac</item>
    </izvorni_sadrzaj>
    <derivirana_varijabla naziv="DomainObject.Predmet.ProtuStrankaListFormatedWithAdress_1">
      <item>ELBA NOVA jednostavno društvo s ograničenom odgovornošću za proizvodnju i trgovinu, Moslavačka ulica 23, 42000 Varaždin zastupanog po punomoćniku Anto Raštegorac</item>
    </derivirana_varijabla>
  </DomainObject.Predmet.ProtuStrankaListFormatedWithAdress>
  <DomainObject.Predmet.ProtuStrankaListFormatedWithAdressOIB>
    <izvorni_sadrzaj>
      <item>ELBA NOVA jednostavno društvo s ograničenom odgovornošću za proizvodnju i trgovinu, OIB 86915536920, Moslavačka ulica 23, 42000 Varaždin zastupanog po punomoćniku Anto Raštegorac</item>
    </izvorni_sadrzaj>
    <derivirana_varijabla naziv="DomainObject.Predmet.ProtuStrankaListFormatedWithAdressOIB_1">
      <item>ELBA NOVA jednostavno društvo s ograničenom odgovornošću za proizvodnju i trgovinu, OIB 86915536920, Moslavačka ulica 23, 42000 Varaždin zastupanog po punomoćniku Anto Raštegorac</item>
    </derivirana_varijabla>
  </DomainObject.Predmet.ProtuStrankaListFormatedWithAdressOIB>
  <DomainObject.Predmet.ProtuStrankaListNazivFormated>
    <izvorni_sadrzaj>
      <item>ELBA NOVA jednostavno društvo s ograničenom odgovornošću za proizvodnju i trgovinu</item>
    </izvorni_sadrzaj>
    <derivirana_varijabla naziv="DomainObject.Predmet.ProtuStrankaListNazivFormated_1">
      <item>ELBA NOVA jednostavno društvo s ograničenom odgovornošću za proizvodnju i trgovinu</item>
    </derivirana_varijabla>
  </DomainObject.Predmet.ProtuStrankaListNazivFormated>
  <DomainObject.Predmet.ProtuStrankaListNazivFormatedOIB>
    <izvorni_sadrzaj>
      <item>ELBA NOVA jednostavno društvo s ograničenom odgovornošću za proizvodnju i trgovinu, OIB 86915536920</item>
    </izvorni_sadrzaj>
    <derivirana_varijabla naziv="DomainObject.Predmet.ProtuStrankaListNazivFormatedOIB_1">
      <item>ELBA NOVA jednostavno društvo s ograničenom odgovornošću za proizvodnju i trgovinu, OIB 86915536920</item>
    </derivirana_varijabla>
  </DomainObject.Predmet.ProtuStrankaListNazivFormatedOIB>
  <DomainObject.Predmet.OstaliListFormated>
    <izvorni_sadrzaj>
      <item>Anto Raštegorac punomoćnik sudionika u postupku ELBA NOVA jednostavno društvo s ograničenom odgovornošću za proizvodnju i trgovinu</item>
      <item>Policijska postaja Varaždin</item>
      <item>Visoki trgovački sud Republike Hrvatske</item>
    </izvorni_sadrzaj>
    <derivirana_varijabla naziv="DomainObject.Predmet.OstaliListFormated_1">
      <item>Anto Raštegorac punomoćnik sudionika u postupku ELBA NOVA jednostavno društvo s ograničenom odgovornošću za proizvodnju i trgovinu</item>
      <item>Policijska postaja Varaždin</item>
      <item>Visoki trgovački sud Republike Hrvatske</item>
    </derivirana_varijabla>
  </DomainObject.Predmet.OstaliListFormated>
  <DomainObject.Predmet.OstaliListFormatedOIB>
    <izvorni_sadrzaj>
      <item>Anto Raštegorac, OIB 90718592678 punomoćnik sudionika u postupku ELBA NOVA jednostavno društvo s ograničenom odgovornošću za proizvodnju i trgovinu</item>
      <item>Policijska postaja Varaždin</item>
      <item>Visoki trgovački sud Republike Hrvatske, OIB 97349366519</item>
    </izvorni_sadrzaj>
    <derivirana_varijabla naziv="DomainObject.Predmet.OstaliListFormatedOIB_1">
      <item>Anto Raštegorac, OIB 90718592678 punomoćnik sudionika u postupku ELBA NOVA jednostavno društvo s ograničenom odgovornošću za proizvodnju i trgovinu</item>
      <item>Policijska postaja Varaždin</item>
      <item>Visoki trgovački sud Republike Hrvatske, OIB 97349366519</item>
    </derivirana_varijabla>
  </DomainObject.Predmet.OstaliListFormatedOIB>
  <DomainObject.Predmet.OstaliListFormatedWithAdress>
    <izvorni_sadrzaj>
      <item>Anto Raštegorac, Moslavačka 20, 42000 Varaždin punomoćnik sudionika u postupku ELBA NOVA jednostavno društvo s ograničenom odgovornošću za proizvodnju i trgovinu</item>
      <item>Policijska postaja Varaždin, Augusta Cesarca 18, 42000 Varaždin</item>
      <item>Visoki trgovački sud Republike Hrvatske, Berislavićeva 11, 10000 Zagreb</item>
    </izvorni_sadrzaj>
    <derivirana_varijabla naziv="DomainObject.Predmet.OstaliListFormatedWithAdress_1">
      <item>Anto Raštegorac, Moslavačka 20, 42000 Varaždin punomoćnik sudionika u postupku ELBA NOVA jednostavno društvo s ograničenom odgovornošću za proizvodnju i trgovinu</item>
      <item>Policijska postaja Varaždin, Augusta Cesarca 18, 42000 Varaždin</item>
      <item>Visoki trgovački sud Republike Hrvatske, Berislavićeva 11, 10000 Zagreb</item>
    </derivirana_varijabla>
  </DomainObject.Predmet.OstaliListFormatedWithAdress>
  <DomainObject.Predmet.OstaliListFormatedWithAdressOIB>
    <izvorni_sadrzaj>
      <item>Anto Raštegorac, OIB 90718592678, Moslavačka 20, 42000 Varaždin punomoćnik sudionika u postupku ELBA NOVA jednostavno društvo s ograničenom odgovornošću za proizvodnju i trgovinu</item>
      <item>Policijska postaja Varaždin, Augusta Cesarca 18, 42000 Varaždin</item>
      <item>Visoki trgovački sud Republike Hrvatske, OIB 97349366519, Berislavićeva 11, 10000 Zagreb</item>
    </izvorni_sadrzaj>
    <derivirana_varijabla naziv="DomainObject.Predmet.OstaliListFormatedWithAdressOIB_1">
      <item>Anto Raštegorac, OIB 90718592678, Moslavačka 20, 42000 Varaždin punomoćnik sudionika u postupku ELBA NOVA jednostavno društvo s ograničenom odgovornošću za proizvodnju i trgovinu</item>
      <item>Policijska postaja Varaždin, Augusta Cesarca 18, 42000 Varaždin</item>
      <item>Visoki trgovački sud Republike Hrvatske, OIB 97349366519, Berislavićeva 11, 10000 Zagreb</item>
    </derivirana_varijabla>
  </DomainObject.Predmet.OstaliListFormatedWithAdressOIB>
  <DomainObject.Predmet.OstaliListNazivFormated>
    <izvorni_sadrzaj>
      <item>Anto Raštegorac</item>
      <item>Policijska postaja Varaždin</item>
      <item>Visoki trgovački sud Republike Hrvatske</item>
    </izvorni_sadrzaj>
    <derivirana_varijabla naziv="DomainObject.Predmet.OstaliListNazivFormated_1">
      <item>Anto Raštegorac</item>
      <item>Policijska postaja Varaždin</item>
      <item>Visoki trgovački sud Republike Hrvatske</item>
    </derivirana_varijabla>
  </DomainObject.Predmet.OstaliListNazivFormated>
  <DomainObject.Predmet.OstaliListNazivFormatedOIB>
    <izvorni_sadrzaj>
      <item>Anto Raštegorac, OIB 90718592678</item>
      <item>Policijska postaja Varaždin</item>
      <item>Visoki trgovački sud Republike Hrvatske, OIB 97349366519</item>
    </izvorni_sadrzaj>
    <derivirana_varijabla naziv="DomainObject.Predmet.OstaliListNazivFormatedOIB_1">
      <item>Anto Raštegorac, OIB 90718592678</item>
      <item>Policijska postaja Varaždin</item>
      <item>Visoki trgovački sud Republike Hrvatske, OIB 97349366519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2022.</izvorni_sadrzaj>
    <derivirana_varijabla naziv="DomainObject.Datum_1">29. kolovoza 2022.</derivirana_varijabla>
  </DomainObject.Datum>
  <DomainObject.PoslovniBrojDokumenta>
    <izvorni_sadrzaj>St-215/2022-12</izvorni_sadrzaj>
    <derivirana_varijabla naziv="DomainObject.PoslovniBrojDokumenta_1">St-215/2022-12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ELBA NOVA jednostavno društvo s ograničenom odgovornošću za proizvodnju i trgovinu</izvorni_sadrzaj>
    <derivirana_varijabla naziv="DomainObject.Predmet.ProtustrankaIDrugi_1">ELBA NOVA jednostavno društvo s ograničenom odgovornošću za proizvodnju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ELBA NOVA jednostavno društvo s ograničenom odgovornošću za proizvodnju i trgovinu, OIB 86915536920, Moslavačka ulica 23, 42000 Varaždin</izvorni_sadrzaj>
    <derivirana_varijabla naziv="DomainObject.Predmet.ProtustrankaIDrugiAdressOIB_1">ELBA NOVA jednostavno društvo s ograničenom odgovornošću za proizvodnju i trgovinu, OIB 86915536920, Moslavačka ulica 23,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ELBA NOVA jednostavno društvo s ograničenom odgovornošću za proizvodnju i trgovinu</item>
      <item>Financijska agencija</item>
      <item>Anto Raštegorac</item>
      <item>Policijska postaja Varaždin</item>
      <item>Visoki trgovački sud Republike Hrvatske</item>
    </izvorni_sadrzaj>
    <derivirana_varijabla naziv="DomainObject.Predmet.SudioniciListNaziv_1">
      <item>ELBA NOVA jednostavno društvo s ograničenom odgovornošću za proizvodnju i trgovinu</item>
      <item>Financijska agencija</item>
      <item>Anto Raštegorac</item>
      <item>Policijska postaja Varaždin</item>
      <item>Visoki trgovački sud Republike Hrvatske</item>
    </derivirana_varijabla>
  </DomainObject.Predmet.SudioniciListNaziv>
  <DomainObject.Predmet.SudioniciListAdressOIB>
    <izvorni_sadrzaj>
      <item>ELBA NOVA jednostavno društvo s ograničenom odgovornošću za proizvodnju i trgovinu, OIB 86915536920, Moslavačka ulica 23,42000 Varaždin</item>
      <item>Financijska agencija, OIB 85821130368, A.CESARCA 2,42000 Varaždin</item>
      <item>Anto Raštegorac, OIB 90718592678, Moslavačka 20,42000 Varaždin</item>
      <item>Policijska postaja Varaždin, Augusta Cesarca 18,42000 Varaždin</item>
      <item>Visoki trgovački sud Republike Hrvatske, OIB 97349366519, Berislavićeva 11,10000 Zagreb</item>
    </izvorni_sadrzaj>
    <derivirana_varijabla naziv="DomainObject.Predmet.SudioniciListAdressOIB_1">
      <item>ELBA NOVA jednostavno društvo s ograničenom odgovornošću za proizvodnju i trgovinu, OIB 86915536920, Moslavačka ulica 23,42000 Varaždin</item>
      <item>Financijska agencija, OIB 85821130368, A.CESARCA 2,42000 Varaždin</item>
      <item>Anto Raštegorac, OIB 90718592678, Moslavačka 20,42000 Varaždin</item>
      <item>Policijska postaja Varaždin, Augusta Cesarca 18,42000 Varaždin</item>
      <item>Visoki trgovački sud Republike Hrvatske, OIB 97349366519, Berislavićeva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86915536920</item>
      <item>, OIB 85821130368</item>
      <item>, OIB 90718592678</item>
      <item>, OIB null</item>
      <item>, OIB 97349366519</item>
    </izvorni_sadrzaj>
    <derivirana_varijabla naziv="DomainObject.Predmet.SudioniciListNazivOIB_1">
      <item>, OIB 86915536920</item>
      <item>, OIB 85821130368</item>
      <item>, OIB 90718592678</item>
      <item>, OIB null</item>
      <item>, OIB 97349366519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lipnja 2022.</izvorni_sadrzaj>
    <derivirana_varijabla naziv="DomainObject.Predmet.DatumPocetkaProcesa_1">28.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DC628-0E1A-48EE-A95B-8946B3C5A85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407</properties:Words>
  <properties:Characters>2196</properties:Characters>
  <properties:Lines>96</properties:Lines>
  <properties:Paragraphs>35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2022-07-29T09:49:00Z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2022-08-29T07:43:00Z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St-215/2022-12 / Zapisnik - Ročište radi izjašnjenja o prijedlogu za otvaranje steč.post (St-215-22-00 Zapisnik od 29.8.22 -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